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2D2A17C9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0701E7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0E8EA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4255B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1DD5F926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F3A15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C41D16" w14:textId="74F659B4" w:rsidR="00D46B71" w:rsidRPr="00D46B71" w:rsidRDefault="003C6DA4" w:rsidP="00D46B71">
            <w:r>
              <w:t xml:space="preserve"> 21-2026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9C8638" w14:textId="77777777" w:rsidR="00D46B71" w:rsidRPr="00D46B71" w:rsidRDefault="00D46B71" w:rsidP="00D46B71"/>
        </w:tc>
      </w:tr>
      <w:tr w:rsidR="00D46B71" w:rsidRPr="00D46B71" w14:paraId="59D03FD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4C3E260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0E1294E9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52EC399" w14:textId="303118FF" w:rsidR="00D46B71" w:rsidRPr="00D46B71" w:rsidRDefault="003C6DA4" w:rsidP="00D46B71">
            <w:r>
              <w:t xml:space="preserve"> Erschließung östl. Bereich des Landschaftsparks Viktoria</w:t>
            </w:r>
          </w:p>
        </w:tc>
      </w:tr>
      <w:tr w:rsidR="00D46B71" w:rsidRPr="00D46B71" w14:paraId="3B0E23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E75754" w14:textId="77777777" w:rsidR="00D46B71" w:rsidRPr="00D46B71" w:rsidRDefault="00D46B71" w:rsidP="00D46B71"/>
        </w:tc>
      </w:tr>
      <w:tr w:rsidR="00D46B71" w:rsidRPr="00D46B71" w14:paraId="750000B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876EA1C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01C58DA9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C2991A8" w14:textId="04594124" w:rsidR="00D46B71" w:rsidRPr="00D46B71" w:rsidRDefault="003C6DA4" w:rsidP="00D46B71">
            <w:r>
              <w:t>Garten- und Landschaftsbau</w:t>
            </w:r>
          </w:p>
        </w:tc>
      </w:tr>
    </w:tbl>
    <w:p w14:paraId="12D845A5" w14:textId="77777777" w:rsidR="002748DF" w:rsidRDefault="002748DF" w:rsidP="00046C8E"/>
    <w:p w14:paraId="0DF475BB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7655468B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2E3C7B0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804ADE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C4F0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4F287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11D1873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57E03DE6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49A58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FCC8F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333783B5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496F6" w14:textId="77777777" w:rsidR="00D46B71" w:rsidRPr="00D46B71" w:rsidRDefault="00D46B71" w:rsidP="00D46B71"/>
        </w:tc>
      </w:tr>
      <w:tr w:rsidR="00D46B71" w:rsidRPr="00D46B71" w14:paraId="52FD4B96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3750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C4FAE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7AA96F0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5F8F9" w14:textId="77777777" w:rsidR="00D46B71" w:rsidRPr="00D46B71" w:rsidRDefault="00D46B71" w:rsidP="00D46B71"/>
        </w:tc>
      </w:tr>
      <w:tr w:rsidR="00D46B71" w:rsidRPr="00D46B71" w14:paraId="1BB28DC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499F3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6F00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E85C03B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C2C5481" w14:textId="77777777" w:rsidR="00D46B71" w:rsidRPr="00D46B71" w:rsidRDefault="00D46B71" w:rsidP="00D46B71"/>
        </w:tc>
      </w:tr>
      <w:tr w:rsidR="00D46B71" w:rsidRPr="00D46B71" w14:paraId="7A739CA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554D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DC3D41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CACE527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DFDECF" w14:textId="77777777" w:rsidR="00D46B71" w:rsidRPr="00D46B71" w:rsidRDefault="00D46B71" w:rsidP="00D46B71"/>
        </w:tc>
      </w:tr>
    </w:tbl>
    <w:p w14:paraId="404D19B8" w14:textId="77777777" w:rsidR="00D46B71" w:rsidRDefault="00D46B71" w:rsidP="00046C8E"/>
    <w:p w14:paraId="68E06F19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05130853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7D805D9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32FD6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FC9B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D5AF40F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51B738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EEBC07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3B04CD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14172AB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94793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FB5F3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88197B4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EA5A77C" w14:textId="77777777" w:rsidR="00D46B71" w:rsidRPr="00D46B71" w:rsidRDefault="00D46B71" w:rsidP="00D46B71"/>
        </w:tc>
      </w:tr>
    </w:tbl>
    <w:p w14:paraId="57CFAE0A" w14:textId="77777777" w:rsidR="00D46B71" w:rsidRDefault="00D46B71" w:rsidP="00046C8E"/>
    <w:p w14:paraId="55548881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270592A8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4AEC6E1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D8100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61955B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48E22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F7575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A8CC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FFE42B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F063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66C733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3804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0804F0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8DD0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C29B37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64194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34579A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7E3A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4BDA3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59ACE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5B001D57" w14:textId="77777777" w:rsidR="00D46B71" w:rsidRDefault="00D46B71" w:rsidP="00046C8E"/>
    <w:p w14:paraId="2E7281E0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1F988F1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ED3E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D74291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0C5A03E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454312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5CEF3BAD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0D13BD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55F1280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1EDBAF0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678A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FEFA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0D957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CF5D31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DB0488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75943CD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CD6C6D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97B08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45CE7C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B341C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1929B9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0B48A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92182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033972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2EE46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1A0884A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3D49D0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1E990A8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034E57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5397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9DDE1F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A5DA43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3A90E7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B82E34A" wp14:editId="275655E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CE018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D5D0A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33FC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FA1D7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ECBDA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8D8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F02F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345B4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71CA5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B54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458ED8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B29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B397A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7169D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9EEE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4FF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857E5F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9EDF9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F4055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097E771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C3B1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1641B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78DC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F4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6F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CA7F74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D32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19053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0E8DD2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9DF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E8FE2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EF83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87A1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9CA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061B8CF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77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E82E2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E3A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4488F7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EB426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04792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4D37C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7FCD1AE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FFBA2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387D0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523E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A2A36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06F0B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F28D6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7CB49D2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B19ABCA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04E031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3629D4A9" wp14:editId="7DD0202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19939E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60C8567B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E0451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FE4F23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0AA8A93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92CD5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DD702E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2582A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2B63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6E39F5" wp14:editId="03B2321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913C6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17ECDE7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2DBF9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1CBF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6C1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5E6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142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A0B58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1E1CFE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376348" wp14:editId="75E8A854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A7D72D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4B1FD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11D7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83F8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D976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093E30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18B0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2098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680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3D834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3147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4E5F44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7880C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F1C7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6C7A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C49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F3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51F281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7D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7E0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34D2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7A7D4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254EF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93ABF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CD103E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8E756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2106A23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DBA9C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0C2C2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2767177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8B08B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9B59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11901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7DE257F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8FC5C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723815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6CDE54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869CCC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75A1AC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F5699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3F7C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7855F96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D58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34C0B4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11A5A3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6C333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99C314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081A96CF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F1830E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E190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4A0495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335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1E2F6A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0DDB3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89E86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45020B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ABA4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38A1DE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A668F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C1673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D13B7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03C4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91840B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38CC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EBCDF5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129958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E40D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F25C6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D0E02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A33D2C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42AE81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5B0EB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50BA8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FC4E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B0183D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52C2E68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D162A79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682A5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0B07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D227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205BD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11A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845F9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FA90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3933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533E2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8186D0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3323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B946A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8987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05DC340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4586F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1B8C4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10E0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E4100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B472B64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4791194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DCEA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DD3362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90D3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4CF648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7E108B9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4845D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4F9C4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D00C0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0E2CD0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0B8DB2C5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F185FF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5279BB7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60FE9A3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98EA349" wp14:editId="701B22A0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8651C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C0C3EBF" wp14:editId="5CD01182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82CAA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F2355" w14:textId="77777777" w:rsidR="007D6F38" w:rsidRDefault="007D6F38">
      <w:r>
        <w:separator/>
      </w:r>
    </w:p>
    <w:p w14:paraId="40FB659F" w14:textId="77777777" w:rsidR="007D6F38" w:rsidRDefault="007D6F38"/>
    <w:p w14:paraId="0776546A" w14:textId="77777777" w:rsidR="007D6F38" w:rsidRDefault="007D6F38"/>
    <w:p w14:paraId="61911D34" w14:textId="77777777" w:rsidR="007D6F38" w:rsidRDefault="007D6F38"/>
    <w:p w14:paraId="171A44A9" w14:textId="77777777" w:rsidR="007D6F38" w:rsidRDefault="007D6F38"/>
    <w:p w14:paraId="65C8C908" w14:textId="77777777" w:rsidR="007D6F38" w:rsidRDefault="007D6F38"/>
  </w:endnote>
  <w:endnote w:type="continuationSeparator" w:id="0">
    <w:p w14:paraId="23C3164D" w14:textId="77777777" w:rsidR="007D6F38" w:rsidRDefault="007D6F38">
      <w:r>
        <w:continuationSeparator/>
      </w:r>
    </w:p>
    <w:p w14:paraId="0E3B5048" w14:textId="77777777" w:rsidR="007D6F38" w:rsidRDefault="007D6F38"/>
    <w:p w14:paraId="14839880" w14:textId="77777777" w:rsidR="007D6F38" w:rsidRDefault="007D6F38"/>
    <w:p w14:paraId="177E1EC6" w14:textId="77777777" w:rsidR="007D6F38" w:rsidRDefault="007D6F38"/>
    <w:p w14:paraId="5C6F5537" w14:textId="77777777" w:rsidR="007D6F38" w:rsidRDefault="007D6F38"/>
    <w:p w14:paraId="3624FD2B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78FD559A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2496D10C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8DE8E07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E781BFC" wp14:editId="60D69705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CFB8620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8553C75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C9F3F3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C8630" w14:textId="77777777" w:rsidR="007D6F38" w:rsidRDefault="007D6F38">
      <w:r>
        <w:separator/>
      </w:r>
    </w:p>
    <w:p w14:paraId="6DF4B0BB" w14:textId="77777777" w:rsidR="007D6F38" w:rsidRDefault="007D6F38"/>
    <w:p w14:paraId="5F2CF935" w14:textId="77777777" w:rsidR="007D6F38" w:rsidRDefault="007D6F38"/>
    <w:p w14:paraId="5B614915" w14:textId="77777777" w:rsidR="007D6F38" w:rsidRDefault="007D6F38"/>
  </w:footnote>
  <w:footnote w:type="continuationSeparator" w:id="0">
    <w:p w14:paraId="5C6B3A99" w14:textId="77777777" w:rsidR="007D6F38" w:rsidRDefault="007D6F38">
      <w:r>
        <w:continuationSeparator/>
      </w:r>
    </w:p>
    <w:p w14:paraId="18B3D467" w14:textId="77777777" w:rsidR="007D6F38" w:rsidRDefault="007D6F38"/>
    <w:p w14:paraId="45E83E92" w14:textId="77777777" w:rsidR="007D6F38" w:rsidRDefault="007D6F38"/>
    <w:p w14:paraId="79B547FE" w14:textId="77777777" w:rsidR="007D6F38" w:rsidRDefault="007D6F38"/>
    <w:p w14:paraId="3A97DD20" w14:textId="77777777" w:rsidR="007D6F38" w:rsidRDefault="007D6F38"/>
    <w:p w14:paraId="6F0AE638" w14:textId="77777777" w:rsidR="007D6F38" w:rsidRDefault="007D6F38"/>
  </w:footnote>
  <w:footnote w:id="1">
    <w:p w14:paraId="236C8870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F16A" w14:textId="77777777" w:rsidR="007D6F38" w:rsidRDefault="007D6F38"/>
  <w:p w14:paraId="73AA5376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B010" w14:textId="77777777" w:rsidR="007D6F38" w:rsidRDefault="007D6F38" w:rsidP="00046C8E">
    <w:pPr>
      <w:pStyle w:val="Kopfzeile"/>
    </w:pPr>
    <w:r>
      <w:t>222</w:t>
    </w:r>
  </w:p>
  <w:p w14:paraId="7F6A5D94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6DA4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F99786A"/>
  <w15:docId w15:val="{15583B66-70EC-4DA5-A46B-6CFEE5C7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Zunic.86, Milena</cp:lastModifiedBy>
  <cp:revision>5</cp:revision>
  <cp:lastPrinted>2010-03-03T17:05:00Z</cp:lastPrinted>
  <dcterms:created xsi:type="dcterms:W3CDTF">2016-10-19T11:49:00Z</dcterms:created>
  <dcterms:modified xsi:type="dcterms:W3CDTF">2026-06-01T06:52:00Z</dcterms:modified>
</cp:coreProperties>
</file>